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47B" w:rsidRPr="007E0E4F" w:rsidRDefault="002C147B" w:rsidP="002C74A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2C147B" w:rsidRPr="007E0E4F" w:rsidRDefault="002C147B" w:rsidP="002C74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C147B" w:rsidRPr="007E0E4F" w:rsidRDefault="002C147B" w:rsidP="002C74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20800718" r:id="rId5"/>
        </w:object>
      </w:r>
    </w:p>
    <w:p w:rsidR="002C147B" w:rsidRPr="007E0E4F" w:rsidRDefault="002C147B" w:rsidP="002C74A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2C147B" w:rsidRPr="007E0E4F" w:rsidRDefault="002C147B" w:rsidP="002C74A7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2C147B" w:rsidRPr="007E0E4F" w:rsidRDefault="002C147B" w:rsidP="002C74A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2C147B" w:rsidRPr="007E0E4F" w:rsidRDefault="002C147B" w:rsidP="002C74A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2C147B" w:rsidRPr="007E0E4F" w:rsidRDefault="002C147B" w:rsidP="002C74A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2C147B" w:rsidRPr="007E0E4F" w:rsidRDefault="002C147B" w:rsidP="002C74A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C147B" w:rsidRPr="007E0E4F" w:rsidRDefault="002C147B" w:rsidP="002C74A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2C147B" w:rsidRPr="007E0E4F" w:rsidRDefault="002C147B" w:rsidP="002C74A7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2C147B" w:rsidRDefault="002C147B" w:rsidP="002C74A7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____________________                                                                              №____</w:t>
      </w:r>
      <w:r w:rsidRPr="007E0E4F">
        <w:rPr>
          <w:rFonts w:ascii="Times New Roman" w:hAnsi="Times New Roman"/>
          <w:sz w:val="28"/>
          <w:szCs w:val="24"/>
          <w:u w:val="single"/>
          <w:lang w:eastAsia="ru-RU"/>
        </w:rPr>
        <w:t xml:space="preserve"> </w:t>
      </w:r>
    </w:p>
    <w:p w:rsidR="002C147B" w:rsidRDefault="002C147B" w:rsidP="002C74A7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</w:p>
    <w:p w:rsidR="002C147B" w:rsidRPr="002C74A7" w:rsidRDefault="002C147B" w:rsidP="002C74A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Про внесення змін до Програми п</w:t>
      </w:r>
      <w:r w:rsidRPr="002C74A7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>-</w:t>
      </w:r>
      <w:r w:rsidRPr="002C74A7">
        <w:rPr>
          <w:rFonts w:ascii="Times New Roman" w:hAnsi="Times New Roman"/>
          <w:sz w:val="28"/>
          <w:szCs w:val="28"/>
        </w:rPr>
        <w:t>2020 роки</w:t>
      </w:r>
    </w:p>
    <w:p w:rsidR="002C147B" w:rsidRPr="002C74A7" w:rsidRDefault="002C147B" w:rsidP="002C74A7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74A7">
        <w:rPr>
          <w:rFonts w:ascii="Times New Roman" w:hAnsi="Times New Roman"/>
          <w:sz w:val="28"/>
          <w:szCs w:val="28"/>
          <w:lang w:eastAsia="ru-RU"/>
        </w:rPr>
        <w:tab/>
      </w:r>
    </w:p>
    <w:p w:rsidR="002C147B" w:rsidRPr="002C74A7" w:rsidRDefault="002C147B" w:rsidP="002C74A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C74A7">
        <w:rPr>
          <w:rFonts w:ascii="Times New Roman" w:hAnsi="Times New Roman"/>
          <w:sz w:val="28"/>
          <w:szCs w:val="28"/>
        </w:rPr>
        <w:t>1. Внести зміни  до Програми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C74A7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>-</w:t>
      </w:r>
      <w:r w:rsidRPr="002C74A7">
        <w:rPr>
          <w:rFonts w:ascii="Times New Roman" w:hAnsi="Times New Roman"/>
          <w:sz w:val="28"/>
          <w:szCs w:val="28"/>
        </w:rPr>
        <w:t xml:space="preserve">2020 роки, затвердженої рішенням </w:t>
      </w:r>
      <w:r>
        <w:rPr>
          <w:rFonts w:ascii="Times New Roman" w:hAnsi="Times New Roman"/>
          <w:sz w:val="28"/>
          <w:szCs w:val="28"/>
        </w:rPr>
        <w:t>районної ради від 19.06.2018 № 7</w:t>
      </w:r>
      <w:r w:rsidRPr="002C74A7">
        <w:rPr>
          <w:rFonts w:ascii="Times New Roman" w:hAnsi="Times New Roman"/>
          <w:sz w:val="28"/>
          <w:szCs w:val="28"/>
        </w:rPr>
        <w:t>:</w:t>
      </w:r>
    </w:p>
    <w:p w:rsidR="002C147B" w:rsidRPr="002C74A7" w:rsidRDefault="002C147B" w:rsidP="0031154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Додаток до Програми «Перелік заходів, фінансування яких передбачається за рахунок коштів районного бюджету»</w:t>
      </w:r>
      <w:r w:rsidRPr="002C74A7">
        <w:rPr>
          <w:rFonts w:ascii="Times New Roman" w:hAnsi="Times New Roman"/>
          <w:sz w:val="28"/>
          <w:szCs w:val="28"/>
        </w:rPr>
        <w:t xml:space="preserve">  викласти у новій редакції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2C74A7">
        <w:rPr>
          <w:rFonts w:ascii="Times New Roman" w:hAnsi="Times New Roman"/>
          <w:sz w:val="28"/>
          <w:szCs w:val="28"/>
        </w:rPr>
        <w:t>( додається).</w:t>
      </w:r>
    </w:p>
    <w:p w:rsidR="002C147B" w:rsidRDefault="002C147B" w:rsidP="0031154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74A7">
        <w:rPr>
          <w:rFonts w:ascii="Times New Roman" w:hAnsi="Times New Roman"/>
          <w:sz w:val="28"/>
          <w:szCs w:val="28"/>
        </w:rPr>
        <w:t xml:space="preserve">2. </w:t>
      </w:r>
      <w:r w:rsidRPr="002C74A7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2C147B" w:rsidRDefault="002C147B" w:rsidP="0031154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47B" w:rsidRDefault="002C147B" w:rsidP="00311540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Голова ради                                                                                 О.П.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7E0E4F">
        <w:rPr>
          <w:rFonts w:ascii="Times New Roman" w:hAnsi="Times New Roman"/>
          <w:sz w:val="28"/>
          <w:szCs w:val="24"/>
          <w:lang w:eastAsia="ru-RU"/>
        </w:rPr>
        <w:t>Покутній</w:t>
      </w:r>
    </w:p>
    <w:p w:rsidR="002C147B" w:rsidRDefault="002C147B" w:rsidP="00311540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2C147B" w:rsidRDefault="002C147B" w:rsidP="00311540">
      <w:pPr>
        <w:spacing w:after="0" w:line="240" w:lineRule="auto"/>
        <w:rPr>
          <w:rFonts w:ascii="Times New Roman" w:hAnsi="Times New Roman"/>
          <w:lang w:eastAsia="ru-RU"/>
        </w:rPr>
      </w:pPr>
      <w:r w:rsidRPr="004E7BC0">
        <w:rPr>
          <w:rFonts w:ascii="Times New Roman" w:hAnsi="Times New Roman"/>
          <w:lang w:eastAsia="ru-RU"/>
        </w:rPr>
        <w:t xml:space="preserve">Проект </w:t>
      </w:r>
      <w:r>
        <w:rPr>
          <w:rFonts w:ascii="Times New Roman" w:hAnsi="Times New Roman"/>
          <w:lang w:eastAsia="ru-RU"/>
        </w:rPr>
        <w:t xml:space="preserve">рішення підготовлений </w:t>
      </w:r>
    </w:p>
    <w:p w:rsidR="002C147B" w:rsidRDefault="002C147B" w:rsidP="00311540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Відділом організаційної роботи </w:t>
      </w:r>
    </w:p>
    <w:p w:rsidR="002C147B" w:rsidRDefault="002C147B" w:rsidP="00311540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Виконавчого апарату районної ради          </w:t>
      </w:r>
    </w:p>
    <w:p w:rsidR="002C147B" w:rsidRDefault="002C147B" w:rsidP="00311540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Головний спеціаліст                                                                                          В.В. Кошель</w:t>
      </w:r>
    </w:p>
    <w:p w:rsidR="002C147B" w:rsidRPr="004E7BC0" w:rsidRDefault="002C147B" w:rsidP="00311540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Аркуш погодження додається</w:t>
      </w:r>
    </w:p>
    <w:p w:rsidR="002C147B" w:rsidRDefault="002C147B" w:rsidP="0031154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47B" w:rsidRDefault="002C147B" w:rsidP="0031154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47B" w:rsidRDefault="002C147B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47B" w:rsidRDefault="002C147B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47B" w:rsidRPr="00311540" w:rsidRDefault="002C147B" w:rsidP="00311540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311540">
        <w:rPr>
          <w:sz w:val="28"/>
          <w:szCs w:val="28"/>
        </w:rPr>
        <w:t xml:space="preserve">Додаток </w:t>
      </w:r>
    </w:p>
    <w:p w:rsidR="002C147B" w:rsidRPr="00311540" w:rsidRDefault="002C147B" w:rsidP="00311540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  <w:t xml:space="preserve">до  рішення районної ради </w:t>
      </w:r>
    </w:p>
    <w:p w:rsidR="002C147B" w:rsidRPr="00311540" w:rsidRDefault="002C147B" w:rsidP="00311540">
      <w:pPr>
        <w:jc w:val="both"/>
        <w:rPr>
          <w:rFonts w:ascii="Times New Roman" w:hAnsi="Times New Roman"/>
          <w:sz w:val="28"/>
          <w:szCs w:val="28"/>
        </w:rPr>
      </w:pP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  <w:t>___________ № _____</w:t>
      </w:r>
    </w:p>
    <w:p w:rsidR="002C147B" w:rsidRPr="00311540" w:rsidRDefault="002C147B" w:rsidP="00311540">
      <w:pPr>
        <w:jc w:val="center"/>
        <w:rPr>
          <w:rFonts w:ascii="Times New Roman" w:hAnsi="Times New Roman"/>
          <w:b/>
          <w:sz w:val="28"/>
          <w:szCs w:val="28"/>
        </w:rPr>
      </w:pPr>
      <w:r w:rsidRPr="00311540">
        <w:rPr>
          <w:rFonts w:ascii="Times New Roman" w:hAnsi="Times New Roman"/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2C147B" w:rsidRPr="00311540" w:rsidRDefault="002C147B" w:rsidP="00311540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248"/>
        <w:gridCol w:w="2335"/>
        <w:gridCol w:w="2334"/>
      </w:tblGrid>
      <w:tr w:rsidR="002C147B" w:rsidRPr="00E50525" w:rsidTr="00311540">
        <w:tc>
          <w:tcPr>
            <w:tcW w:w="427" w:type="dxa"/>
          </w:tcPr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2C147B" w:rsidRPr="00E50525" w:rsidRDefault="002C14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2C147B" w:rsidRPr="00E50525" w:rsidRDefault="002C14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2C147B" w:rsidRPr="00E50525" w:rsidRDefault="002C14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2019 рік</w:t>
            </w:r>
          </w:p>
        </w:tc>
      </w:tr>
      <w:tr w:rsidR="002C147B" w:rsidRPr="00E50525" w:rsidTr="00311540">
        <w:tc>
          <w:tcPr>
            <w:tcW w:w="427" w:type="dxa"/>
          </w:tcPr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2C147B" w:rsidRPr="00E50525" w:rsidRDefault="002C14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C147B" w:rsidRPr="00E50525" w:rsidRDefault="002C147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C147B" w:rsidRPr="00E50525" w:rsidRDefault="002C147B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C147B" w:rsidRPr="00E50525" w:rsidRDefault="002C14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219 000 грн.</w:t>
            </w:r>
          </w:p>
        </w:tc>
      </w:tr>
    </w:tbl>
    <w:p w:rsidR="002C147B" w:rsidRDefault="002C147B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47B" w:rsidRDefault="002C147B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47B" w:rsidRDefault="002C147B" w:rsidP="0031154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Головний спеціаліст відділу </w:t>
      </w:r>
    </w:p>
    <w:p w:rsidR="002C147B" w:rsidRDefault="002C147B" w:rsidP="0031154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організаційної роботи</w:t>
      </w:r>
    </w:p>
    <w:p w:rsidR="002C147B" w:rsidRPr="002C74A7" w:rsidRDefault="002C147B" w:rsidP="0031154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виконавчого апарату районної ради                                        В.В. Кошель </w:t>
      </w:r>
    </w:p>
    <w:p w:rsidR="002C147B" w:rsidRDefault="002C147B" w:rsidP="002C74A7">
      <w:pPr>
        <w:jc w:val="both"/>
      </w:pPr>
    </w:p>
    <w:sectPr w:rsidR="002C147B" w:rsidSect="00636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4A7"/>
    <w:rsid w:val="00021979"/>
    <w:rsid w:val="00067F56"/>
    <w:rsid w:val="002C147B"/>
    <w:rsid w:val="002C74A7"/>
    <w:rsid w:val="003066E2"/>
    <w:rsid w:val="00311540"/>
    <w:rsid w:val="003341BC"/>
    <w:rsid w:val="004E7BC0"/>
    <w:rsid w:val="005311C9"/>
    <w:rsid w:val="00636381"/>
    <w:rsid w:val="00711CFF"/>
    <w:rsid w:val="007E0E4F"/>
    <w:rsid w:val="008F7AE2"/>
    <w:rsid w:val="00A44B8E"/>
    <w:rsid w:val="00E50525"/>
    <w:rsid w:val="00EB0DB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4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115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4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1117</Words>
  <Characters>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2019-05-21T08:21:00Z</dcterms:created>
  <dcterms:modified xsi:type="dcterms:W3CDTF">2019-05-31T06:39:00Z</dcterms:modified>
</cp:coreProperties>
</file>